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C7C9" w14:textId="77777777" w:rsidR="008E5984" w:rsidRDefault="008E5984" w:rsidP="008E598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CLAMPYN</w:t>
      </w:r>
      <w:r>
        <w:rPr>
          <w:rFonts w:cs="Times New Roman"/>
          <w:szCs w:val="24"/>
        </w:rPr>
        <w:t xml:space="preserve">         (fl.1407)</w:t>
      </w:r>
    </w:p>
    <w:p w14:paraId="12FE6C2C" w14:textId="77777777" w:rsidR="008E5984" w:rsidRDefault="008E5984" w:rsidP="008E598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Huntingdon. Chaplain.</w:t>
      </w:r>
    </w:p>
    <w:p w14:paraId="45889B17" w14:textId="77777777" w:rsidR="008E5984" w:rsidRDefault="008E5984" w:rsidP="008E5984">
      <w:pPr>
        <w:pStyle w:val="NoSpacing"/>
        <w:rPr>
          <w:rFonts w:cs="Times New Roman"/>
          <w:szCs w:val="24"/>
        </w:rPr>
      </w:pPr>
    </w:p>
    <w:p w14:paraId="24B2A9A8" w14:textId="77777777" w:rsidR="008E5984" w:rsidRDefault="008E5984" w:rsidP="008E5984">
      <w:pPr>
        <w:pStyle w:val="NoSpacing"/>
        <w:rPr>
          <w:rFonts w:cs="Times New Roman"/>
          <w:szCs w:val="24"/>
        </w:rPr>
      </w:pPr>
    </w:p>
    <w:p w14:paraId="752365E0" w14:textId="77777777" w:rsidR="008E5984" w:rsidRDefault="008E5984" w:rsidP="008E598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Jan.1407</w:t>
      </w:r>
      <w:r>
        <w:rPr>
          <w:rFonts w:cs="Times New Roman"/>
          <w:szCs w:val="24"/>
        </w:rPr>
        <w:tab/>
        <w:t xml:space="preserve">He was a </w:t>
      </w:r>
      <w:proofErr w:type="spellStart"/>
      <w:r>
        <w:rPr>
          <w:rFonts w:cs="Times New Roman"/>
          <w:szCs w:val="24"/>
        </w:rPr>
        <w:t>compugator</w:t>
      </w:r>
      <w:proofErr w:type="spellEnd"/>
      <w:r>
        <w:rPr>
          <w:rFonts w:cs="Times New Roman"/>
          <w:szCs w:val="24"/>
        </w:rPr>
        <w:t xml:space="preserve"> for Thomas Warde, clerk(q.v.), who was being tried</w:t>
      </w:r>
    </w:p>
    <w:p w14:paraId="6A082607" w14:textId="77777777" w:rsidR="008E5984" w:rsidRDefault="008E5984" w:rsidP="008E598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for robbery and murder.</w:t>
      </w:r>
    </w:p>
    <w:p w14:paraId="55A7CADC" w14:textId="77777777" w:rsidR="008E5984" w:rsidRPr="00E7711B" w:rsidRDefault="008E5984" w:rsidP="008E598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E7711B">
        <w:rPr>
          <w:rFonts w:cs="Times New Roman"/>
          <w:szCs w:val="24"/>
        </w:rPr>
        <w:t xml:space="preserve">(“The Register of Bishop Philip </w:t>
      </w:r>
      <w:proofErr w:type="spellStart"/>
      <w:r w:rsidRPr="00E7711B">
        <w:rPr>
          <w:rFonts w:cs="Times New Roman"/>
          <w:szCs w:val="24"/>
        </w:rPr>
        <w:t>Repingdon</w:t>
      </w:r>
      <w:proofErr w:type="spellEnd"/>
      <w:r w:rsidRPr="00E7711B">
        <w:rPr>
          <w:rFonts w:cs="Times New Roman"/>
          <w:szCs w:val="24"/>
        </w:rPr>
        <w:t xml:space="preserve"> 1405-1419 ed. Margaret </w:t>
      </w:r>
    </w:p>
    <w:p w14:paraId="211E3E7A" w14:textId="77777777" w:rsidR="008E5984" w:rsidRDefault="008E5984" w:rsidP="008E5984">
      <w:pPr>
        <w:pStyle w:val="NoSpacing"/>
        <w:ind w:left="720" w:firstLine="720"/>
        <w:rPr>
          <w:rFonts w:cs="Times New Roman"/>
          <w:szCs w:val="24"/>
        </w:rPr>
      </w:pPr>
      <w:r w:rsidRPr="00E7711B">
        <w:rPr>
          <w:rFonts w:cs="Times New Roman"/>
          <w:szCs w:val="24"/>
        </w:rPr>
        <w:t>Archer, pub. Lincoln Record Society 1962 vol.1 p</w:t>
      </w:r>
      <w:r>
        <w:rPr>
          <w:rFonts w:cs="Times New Roman"/>
          <w:szCs w:val="24"/>
        </w:rPr>
        <w:t>p</w:t>
      </w:r>
      <w:r w:rsidRPr="00E7711B">
        <w:rPr>
          <w:rFonts w:cs="Times New Roman"/>
          <w:szCs w:val="24"/>
        </w:rPr>
        <w:t>.</w:t>
      </w:r>
      <w:r>
        <w:rPr>
          <w:rFonts w:cs="Times New Roman"/>
          <w:szCs w:val="24"/>
        </w:rPr>
        <w:t>93-4)</w:t>
      </w:r>
    </w:p>
    <w:p w14:paraId="204F9F05" w14:textId="77777777" w:rsidR="008E5984" w:rsidRDefault="008E5984" w:rsidP="008E5984">
      <w:pPr>
        <w:pStyle w:val="NoSpacing"/>
        <w:ind w:left="720" w:firstLine="720"/>
        <w:rPr>
          <w:rFonts w:cs="Times New Roman"/>
          <w:szCs w:val="24"/>
        </w:rPr>
      </w:pPr>
    </w:p>
    <w:p w14:paraId="29944E59" w14:textId="77777777" w:rsidR="008E5984" w:rsidRDefault="008E5984" w:rsidP="008E5984">
      <w:pPr>
        <w:pStyle w:val="NoSpacing"/>
        <w:ind w:left="720" w:firstLine="720"/>
        <w:rPr>
          <w:rFonts w:cs="Times New Roman"/>
          <w:szCs w:val="24"/>
        </w:rPr>
      </w:pPr>
    </w:p>
    <w:p w14:paraId="398E6368" w14:textId="77777777" w:rsidR="008E5984" w:rsidRDefault="008E5984" w:rsidP="008E598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May 2025</w:t>
      </w:r>
    </w:p>
    <w:p w14:paraId="4AD91F1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2B972" w14:textId="77777777" w:rsidR="008E5984" w:rsidRDefault="008E5984" w:rsidP="009139A6">
      <w:r>
        <w:separator/>
      </w:r>
    </w:p>
  </w:endnote>
  <w:endnote w:type="continuationSeparator" w:id="0">
    <w:p w14:paraId="4E572C40" w14:textId="77777777" w:rsidR="008E5984" w:rsidRDefault="008E598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9822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79B1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19DC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48ABF" w14:textId="77777777" w:rsidR="008E5984" w:rsidRDefault="008E5984" w:rsidP="009139A6">
      <w:r>
        <w:separator/>
      </w:r>
    </w:p>
  </w:footnote>
  <w:footnote w:type="continuationSeparator" w:id="0">
    <w:p w14:paraId="3A5B336E" w14:textId="77777777" w:rsidR="008E5984" w:rsidRDefault="008E598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7915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E30C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C820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984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8E5984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  <w:rsid w:val="00F93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A343AF"/>
  <w15:chartTrackingRefBased/>
  <w15:docId w15:val="{061B3E82-2FC3-4FFE-9DFF-6AD0C7100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2025-05-17T21:12:00Z</dcterms:created>
  <dcterms:modified xsi:type="dcterms:W3CDTF">2025-05-17T21:12:00Z</dcterms:modified>
</cp:coreProperties>
</file>